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Birmingham Selly Oak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Birmingham Selly Oak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Birmingham Selly Oak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Birmingham Selly Oak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Birmingham Selly Oak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Birmingham Selly Oak are estimated to have a score of 1-2 on the PGSI (low-risk gambling), whilst </w:t>
      </w:r>
      <w:r w:rsidRPr="00773DF7">
        <w:rPr>
          <w:rFonts w:ascii="Libre Franklin Light" w:hAnsi="Libre Franklin Light" w:cs="Calibri Light"/>
          <w:b/>
          <w:bCs/>
          <w:color w:val="C45911" w:themeColor="accent2" w:themeShade="BF"/>
        </w:rPr>
        <w:t xml:space="preserve">4.8%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68.0% </w:t>
      </w:r>
      <w:r w:rsidRPr="004747BF">
        <w:rPr>
          <w:rFonts w:ascii="Libre Franklin Light" w:eastAsia="Times New Roman" w:hAnsi="Libre Franklin Light" w:cs="Calibri Light"/>
        </w:rPr>
        <w:t xml:space="preserve">of those respondents classified as PGSI 8+ in Birmingham Selly Oak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Birmingham Selly Oak is estimated to be </w:t>
      </w:r>
      <w:r w:rsidRPr="00773DF7">
        <w:rPr>
          <w:rFonts w:ascii="Libre Franklin Light" w:eastAsia="Times New Roman" w:hAnsi="Libre Franklin Light" w:cs="Calibri Light"/>
          <w:b/>
          <w:bCs/>
          <w:color w:val="C45911" w:themeColor="accent2" w:themeShade="BF"/>
        </w:rPr>
        <w:t xml:space="preserve">£3,046,226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Birmingham Selly Oak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Birmingham Selly Oak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Birmingham Selly Oak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Birmingham Selly Oak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irmingham Selly Oa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Birmingham Selly Oak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irmingham Selly Oa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Birmingham Selly Oak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Birmingham Selly Oak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68.0%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irmingham Selly Oa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Birmingham Selly Oak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Birmingham Selly Oak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Birmingham Selly Oak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64.6%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Birmingham Selly Oak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Birmingham Selly Oak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Birmingham Selly Oak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£3,046,226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Birmingham Selly Oak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£49,618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£1,026,129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£73,508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£20,674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£37,903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£1,838,394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£3,046,226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Birmingham Selly Oak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Birmingham Selly Oak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32.9%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Selly Oak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33.0%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Selly Oak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Selly Oak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Selly Oak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65.8%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Birmingham Selly Oak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32.9%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Birmingham Selly Oak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33.0%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Birmingham Selly Oak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Birmingham Selly Oak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Birmingham Selly Oak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65.8%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Birmingham Selly Oak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0DB0927-37BC-42F4-AED6-1E1BEF6DD21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